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6088" w:rsidRDefault="00D86088" w:rsidP="00AB0C8D">
      <w:pPr>
        <w:jc w:val="center"/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671.55pt;margin-top:410.5pt;width:10.25pt;height:16.3pt;flip:x;z-index:251664896" o:connectortype="straight">
            <v:stroke endarrow="block"/>
          </v:shape>
        </w:pict>
      </w:r>
      <w:r>
        <w:rPr>
          <w:noProof/>
          <w:lang w:eastAsia="ru-RU"/>
        </w:rPr>
        <w:pict>
          <v:rect id="_x0000_s1027" style="position:absolute;left:0;text-align:left;margin-left:631.45pt;margin-top:426.8pt;width:103.15pt;height:38.35pt;z-index:251665920" fillcolor="#f2f2f2">
            <v:fill opacity=".5"/>
            <v:textbox style="mso-next-textbox:#_x0000_s1027">
              <w:txbxContent>
                <w:p w:rsidR="00D86088" w:rsidRPr="00BF118E" w:rsidRDefault="00D86088" w:rsidP="00632C73">
                  <w:pPr>
                    <w:rPr>
                      <w:sz w:val="16"/>
                      <w:szCs w:val="16"/>
                    </w:rPr>
                  </w:pPr>
                  <w:r w:rsidRPr="00BF118E">
                    <w:rPr>
                      <w:sz w:val="16"/>
                      <w:szCs w:val="16"/>
                    </w:rPr>
                    <w:t>Павильон по продаже продовольственных товаров</w:t>
                  </w:r>
                  <w:r>
                    <w:rPr>
                      <w:sz w:val="16"/>
                      <w:szCs w:val="16"/>
                    </w:rPr>
                    <w:t xml:space="preserve">  № 6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028" type="#_x0000_t120" style="position:absolute;left:0;text-align:left;margin-left:679.25pt;margin-top:404.85pt;width:5.65pt;height:5.65pt;z-index:251663872" fillcolor="#ffc000">
            <v:textbox style="mso-next-textbox:#_x0000_s1028">
              <w:txbxContent>
                <w:p w:rsidR="00D86088" w:rsidRDefault="00D86088" w:rsidP="00632C73"/>
              </w:txbxContent>
            </v:textbox>
            <o:callout v:ext="edit" minusy="t"/>
          </v:shape>
        </w:pict>
      </w:r>
      <w:r>
        <w:rPr>
          <w:noProof/>
          <w:lang w:eastAsia="ru-RU"/>
        </w:rPr>
        <w:pict>
          <v:group id="_x0000_s1029" style="position:absolute;left:0;text-align:left;margin-left:723.35pt;margin-top:141.55pt;width:103.15pt;height:54.35pt;z-index:251648512" coordorigin="8161,5216" coordsize="2063,1087">
            <v:shape id="_x0000_s1030" type="#_x0000_t120" style="position:absolute;left:8695;top:6190;width:113;height:113" fillcolor="#0070c0">
              <v:textbox style="mso-next-textbox:#_x0000_s1030">
                <w:txbxContent>
                  <w:p w:rsidR="00D86088" w:rsidRDefault="00D86088"/>
                </w:txbxContent>
              </v:textbox>
              <o:callout v:ext="edit" minusy="t"/>
            </v:shape>
            <v:shape id="_x0000_s1031" type="#_x0000_t32" style="position:absolute;left:8764;top:5983;width:162;height:207;flip:y" o:connectortype="straight">
              <v:stroke endarrow="block"/>
            </v:shape>
            <v:rect id="_x0000_s1032" style="position:absolute;left:8161;top:5216;width:2063;height:767" fillcolor="#f2f2f2">
              <v:fill opacity=".5"/>
              <v:textbox style="mso-next-textbox:#_x0000_s1032">
                <w:txbxContent>
                  <w:p w:rsidR="00D86088" w:rsidRPr="00BF118E" w:rsidRDefault="00D86088">
                    <w:pPr>
                      <w:rPr>
                        <w:sz w:val="16"/>
                        <w:szCs w:val="16"/>
                      </w:rPr>
                    </w:pPr>
                    <w:r w:rsidRPr="00BF118E">
                      <w:rPr>
                        <w:sz w:val="16"/>
                        <w:szCs w:val="16"/>
                      </w:rPr>
                      <w:t xml:space="preserve">Павильон по продаже </w:t>
                    </w:r>
                    <w:r>
                      <w:rPr>
                        <w:sz w:val="16"/>
                        <w:szCs w:val="16"/>
                      </w:rPr>
                      <w:t>смешанной группы товаров № 5</w:t>
                    </w:r>
                  </w:p>
                </w:txbxContent>
              </v:textbox>
            </v:rect>
          </v:group>
        </w:pict>
      </w:r>
      <w:r>
        <w:rPr>
          <w:noProof/>
          <w:lang w:eastAsia="ru-RU"/>
        </w:rPr>
        <w:pict>
          <v:rect id="_x0000_s1033" style="position:absolute;left:0;text-align:left;margin-left:591.8pt;margin-top:350.15pt;width:103.15pt;height:38.35pt;z-index:251660800" fillcolor="#f2f2f2">
            <v:fill opacity=".5"/>
            <v:textbox style="mso-next-textbox:#_x0000_s1033">
              <w:txbxContent>
                <w:p w:rsidR="00D86088" w:rsidRPr="00BF118E" w:rsidRDefault="00D86088" w:rsidP="0032059F">
                  <w:pPr>
                    <w:rPr>
                      <w:sz w:val="16"/>
                      <w:szCs w:val="16"/>
                    </w:rPr>
                  </w:pPr>
                  <w:r w:rsidRPr="00BF118E">
                    <w:rPr>
                      <w:sz w:val="16"/>
                      <w:szCs w:val="16"/>
                    </w:rPr>
                    <w:t xml:space="preserve">Павильон по продаже </w:t>
                  </w:r>
                  <w:r>
                    <w:rPr>
                      <w:sz w:val="16"/>
                      <w:szCs w:val="16"/>
                    </w:rPr>
                    <w:t>смешанной группы товаров  № 2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group id="_x0000_s1034" style="position:absolute;left:0;text-align:left;margin-left:707.9pt;margin-top:350.15pt;width:103.15pt;height:54.35pt;z-index:251662848" coordorigin="12667,8818" coordsize="2063,1087">
            <v:shape id="_x0000_s1035" type="#_x0000_t120" style="position:absolute;left:13201;top:9792;width:113;height:113" fillcolor="#0070c0">
              <v:textbox style="mso-next-textbox:#_x0000_s1035">
                <w:txbxContent>
                  <w:p w:rsidR="00D86088" w:rsidRDefault="00D86088" w:rsidP="0032059F"/>
                </w:txbxContent>
              </v:textbox>
              <o:callout v:ext="edit" minusy="t"/>
            </v:shape>
            <v:shape id="_x0000_s1036" type="#_x0000_t32" style="position:absolute;left:13270;top:9585;width:162;height:207;flip:y" o:connectortype="straight">
              <v:stroke endarrow="block"/>
            </v:shape>
            <v:rect id="_x0000_s1037" style="position:absolute;left:12667;top:8818;width:2063;height:767" fillcolor="#f2f2f2">
              <v:fill opacity=".5"/>
              <v:textbox style="mso-next-textbox:#_x0000_s1037">
                <w:txbxContent>
                  <w:p w:rsidR="00D86088" w:rsidRPr="00BF118E" w:rsidRDefault="00D86088" w:rsidP="0032059F">
                    <w:pPr>
                      <w:rPr>
                        <w:sz w:val="16"/>
                        <w:szCs w:val="16"/>
                      </w:rPr>
                    </w:pPr>
                    <w:r w:rsidRPr="00BF118E">
                      <w:rPr>
                        <w:sz w:val="16"/>
                        <w:szCs w:val="16"/>
                      </w:rPr>
                      <w:t>Павильон по продаже продовольственных товаров</w:t>
                    </w:r>
                    <w:r>
                      <w:rPr>
                        <w:sz w:val="16"/>
                        <w:szCs w:val="16"/>
                      </w:rPr>
                      <w:t xml:space="preserve">  № 4</w:t>
                    </w:r>
                  </w:p>
                </w:txbxContent>
              </v:textbox>
            </v:rect>
          </v:group>
        </w:pict>
      </w:r>
      <w:r>
        <w:rPr>
          <w:noProof/>
          <w:lang w:eastAsia="ru-RU"/>
        </w:rPr>
        <w:pict>
          <v:group id="_x0000_s1038" style="position:absolute;left:0;text-align:left;margin-left:685.1pt;margin-top:285.65pt;width:103.15pt;height:54.35pt;z-index:251661824" coordorigin="12667,8818" coordsize="2063,1087">
            <v:shape id="_x0000_s1039" type="#_x0000_t120" style="position:absolute;left:13201;top:9792;width:113;height:113" fillcolor="red">
              <v:textbox style="mso-next-textbox:#_x0000_s1039">
                <w:txbxContent>
                  <w:p w:rsidR="00D86088" w:rsidRDefault="00D86088" w:rsidP="0032059F"/>
                </w:txbxContent>
              </v:textbox>
              <o:callout v:ext="edit" minusy="t"/>
            </v:shape>
            <v:shape id="_x0000_s1040" type="#_x0000_t32" style="position:absolute;left:13270;top:9585;width:162;height:207;flip:y" o:connectortype="straight">
              <v:stroke endarrow="block"/>
            </v:shape>
            <v:rect id="_x0000_s1041" style="position:absolute;left:12667;top:8818;width:2063;height:767" fillcolor="#f2f2f2">
              <v:fill opacity=".5"/>
              <v:textbox style="mso-next-textbox:#_x0000_s1041">
                <w:txbxContent>
                  <w:p w:rsidR="00D86088" w:rsidRPr="00BF118E" w:rsidRDefault="00D86088" w:rsidP="0032059F">
                    <w:pPr>
                      <w:rPr>
                        <w:sz w:val="16"/>
                        <w:szCs w:val="16"/>
                      </w:rPr>
                    </w:pPr>
                    <w:r w:rsidRPr="00BF118E">
                      <w:rPr>
                        <w:sz w:val="16"/>
                        <w:szCs w:val="16"/>
                      </w:rPr>
                      <w:t xml:space="preserve">Павильон по продаже </w:t>
                    </w:r>
                    <w:r>
                      <w:rPr>
                        <w:sz w:val="16"/>
                        <w:szCs w:val="16"/>
                      </w:rPr>
                      <w:t xml:space="preserve">не </w:t>
                    </w:r>
                    <w:r w:rsidRPr="00BF118E">
                      <w:rPr>
                        <w:sz w:val="16"/>
                        <w:szCs w:val="16"/>
                      </w:rPr>
                      <w:t>продовольственных товаров</w:t>
                    </w:r>
                    <w:r>
                      <w:rPr>
                        <w:sz w:val="16"/>
                        <w:szCs w:val="16"/>
                      </w:rPr>
                      <w:t xml:space="preserve">  № 3</w:t>
                    </w:r>
                  </w:p>
                </w:txbxContent>
              </v:textbox>
            </v:rect>
          </v:group>
        </w:pict>
      </w:r>
      <w:r>
        <w:rPr>
          <w:noProof/>
          <w:lang w:eastAsia="ru-RU"/>
        </w:rPr>
        <w:pict>
          <v:shape id="_x0000_s1042" type="#_x0000_t32" style="position:absolute;left:0;text-align:left;margin-left:667.5pt;margin-top:388.5pt;width:25.25pt;height:10.35pt;flip:x y;z-index:251659776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43" type="#_x0000_t120" style="position:absolute;left:0;text-align:left;margin-left:689.3pt;margin-top:398.85pt;width:5.65pt;height:5.65pt;z-index:251658752" fillcolor="#0070c0">
            <v:textbox style="mso-next-textbox:#_x0000_s1043">
              <w:txbxContent>
                <w:p w:rsidR="00D86088" w:rsidRDefault="00D86088" w:rsidP="0032059F"/>
              </w:txbxContent>
            </v:textbox>
            <o:callout v:ext="edit" minusy="t"/>
          </v:shape>
        </w:pict>
      </w:r>
      <w:r>
        <w:rPr>
          <w:noProof/>
          <w:lang w:eastAsia="ru-RU"/>
        </w:rPr>
        <w:pict>
          <v:rect id="_x0000_s1044" style="position:absolute;left:0;text-align:left;margin-left:849.1pt;margin-top:344.9pt;width:103.15pt;height:38.35pt;z-index:251657728" fillcolor="#f2f2f2">
            <v:fill opacity=".5"/>
            <v:textbox style="mso-next-textbox:#_x0000_s1044">
              <w:txbxContent>
                <w:p w:rsidR="00D86088" w:rsidRPr="00BF118E" w:rsidRDefault="00D86088" w:rsidP="0032059F">
                  <w:pPr>
                    <w:rPr>
                      <w:sz w:val="16"/>
                      <w:szCs w:val="16"/>
                    </w:rPr>
                  </w:pPr>
                  <w:r w:rsidRPr="00BF118E">
                    <w:rPr>
                      <w:sz w:val="16"/>
                      <w:szCs w:val="16"/>
                    </w:rPr>
                    <w:t xml:space="preserve">Павильон по продаже </w:t>
                  </w:r>
                  <w:r>
                    <w:rPr>
                      <w:sz w:val="16"/>
                      <w:szCs w:val="16"/>
                    </w:rPr>
                    <w:t>смешанной группы товаров  № 1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shape id="_x0000_s1045" type="#_x0000_t32" style="position:absolute;left:0;text-align:left;margin-left:879.25pt;margin-top:383.25pt;width:8.1pt;height:10.35pt;flip:y;z-index:251656704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46" type="#_x0000_t120" style="position:absolute;left:0;text-align:left;margin-left:875.8pt;margin-top:393.6pt;width:5.65pt;height:5.65pt;z-index:251655680" fillcolor="#0070c0">
            <v:textbox style="mso-next-textbox:#_x0000_s1046">
              <w:txbxContent>
                <w:p w:rsidR="00D86088" w:rsidRDefault="00D86088" w:rsidP="0032059F"/>
              </w:txbxContent>
            </v:textbox>
            <o:callout v:ext="edit" minusy="t"/>
          </v:shape>
        </w:pict>
      </w:r>
      <w:r>
        <w:rPr>
          <w:noProof/>
          <w:lang w:eastAsia="ru-RU"/>
        </w:rPr>
        <w:pict>
          <v:rect id="_x0000_s1047" style="position:absolute;left:0;text-align:left;margin-left:622.8pt;margin-top:3.8pt;width:218.15pt;height:91.5pt;z-index:251649536">
            <v:fill opacity=".5"/>
            <v:textbox style="mso-next-textbox:#_x0000_s1047">
              <w:txbxContent>
                <w:p w:rsidR="00D86088" w:rsidRDefault="00D86088" w:rsidP="005B5884">
                  <w:pPr>
                    <w:spacing w:after="0"/>
                    <w:jc w:val="center"/>
                  </w:pPr>
                  <w:r>
                    <w:t>СХЕМА РАЗМЕЩЕНИЯ</w:t>
                  </w:r>
                </w:p>
                <w:p w:rsidR="00D86088" w:rsidRDefault="00D86088" w:rsidP="005B5884">
                  <w:pPr>
                    <w:spacing w:after="0"/>
                    <w:jc w:val="center"/>
                  </w:pPr>
                  <w:r>
                    <w:t>нестационарных торговых объектов</w:t>
                  </w:r>
                </w:p>
                <w:p w:rsidR="00D86088" w:rsidRDefault="00D86088" w:rsidP="005B5884">
                  <w:pPr>
                    <w:spacing w:after="0"/>
                    <w:jc w:val="center"/>
                  </w:pPr>
                  <w:r>
                    <w:t>на территории сельского поселения Венцы-Заря в 2016 году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48" style="position:absolute;left:0;text-align:left;margin-left:849.1pt;margin-top:3.8pt;width:204.35pt;height:91.5pt;z-index:251647488">
            <v:fill opacity=".5"/>
            <v:textbox style="mso-next-textbox:#_x0000_s1048">
              <w:txbxContent>
                <w:p w:rsidR="00D86088" w:rsidRDefault="00D86088" w:rsidP="007E5920">
                  <w:pPr>
                    <w:spacing w:after="0"/>
                    <w:jc w:val="center"/>
                  </w:pPr>
                  <w:r>
                    <w:t>ПРИЛОЖЕНИЕ №9</w:t>
                  </w:r>
                </w:p>
                <w:p w:rsidR="00D86088" w:rsidRDefault="00D86088" w:rsidP="007E5920">
                  <w:pPr>
                    <w:spacing w:after="0"/>
                    <w:jc w:val="center"/>
                  </w:pPr>
                  <w:r>
                    <w:t>УТВЕРЖДЕНА</w:t>
                  </w:r>
                </w:p>
                <w:p w:rsidR="00D86088" w:rsidRDefault="00D86088" w:rsidP="007E5920">
                  <w:pPr>
                    <w:spacing w:after="0"/>
                    <w:jc w:val="center"/>
                  </w:pPr>
                  <w:r>
                    <w:t>постановлением администрации муниципального образования Гулькевичский район</w:t>
                  </w:r>
                </w:p>
                <w:p w:rsidR="00D86088" w:rsidRDefault="00D86088" w:rsidP="007E5920">
                  <w:pPr>
                    <w:spacing w:after="0"/>
                    <w:jc w:val="center"/>
                  </w:pPr>
                  <w:r>
                    <w:t xml:space="preserve">от </w:t>
                  </w:r>
                  <w:r>
                    <w:rPr>
                      <w:u w:val="single"/>
                    </w:rPr>
                    <w:t>27.09.2016</w:t>
                  </w:r>
                  <w:r>
                    <w:t xml:space="preserve"> № </w:t>
                  </w:r>
                  <w:r>
                    <w:rPr>
                      <w:u w:val="single"/>
                    </w:rPr>
                    <w:t>1042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Венцы.jpg" style="width:1077.6pt;height:600.6pt;visibility:visible">
            <v:imagedata r:id="rId4" o:title=""/>
          </v:shape>
        </w:pict>
      </w:r>
    </w:p>
    <w:p w:rsidR="00D86088" w:rsidRPr="006D74E7" w:rsidRDefault="00D86088" w:rsidP="006D74E7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9" type="#_x0000_t202" style="position:absolute;margin-left:13.45pt;margin-top:13.8pt;width:309.8pt;height:20.1pt;z-index:251667968" stroked="f">
            <v:textbox style="mso-next-textbox:#_x0000_s1049">
              <w:txbxContent>
                <w:p w:rsidR="00D86088" w:rsidRPr="00BF118E" w:rsidRDefault="00D86088">
                  <w:pPr>
                    <w:rPr>
                      <w:sz w:val="20"/>
                    </w:rPr>
                  </w:pPr>
                  <w:r w:rsidRPr="00BF118E">
                    <w:rPr>
                      <w:sz w:val="20"/>
                    </w:rPr>
                    <w:t xml:space="preserve">Павильон по продаже </w:t>
                  </w:r>
                  <w:r>
                    <w:rPr>
                      <w:sz w:val="20"/>
                    </w:rPr>
                    <w:t>смешанной группы товаров  № 1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050" style="position:absolute;margin-left:-7.95pt;margin-top:13.8pt;width:15.05pt;height:14.3pt;z-index:251666944" fillcolor="#0070c0"/>
        </w:pict>
      </w:r>
    </w:p>
    <w:p w:rsidR="00D86088" w:rsidRPr="006D74E7" w:rsidRDefault="00D86088" w:rsidP="006D74E7">
      <w:r>
        <w:rPr>
          <w:noProof/>
          <w:lang w:eastAsia="ru-RU"/>
        </w:rPr>
        <w:pict>
          <v:group id="_x0000_s1051" style="position:absolute;margin-left:-7.95pt;margin-top:22.05pt;width:331.2pt;height:20.1pt;z-index:251650560" coordorigin="1648,7109" coordsize="6226,402">
            <v:oval id="_x0000_s1052" style="position:absolute;left:1648;top:7109;width:283;height:286" fillcolor="#0070c0"/>
            <v:shape id="_x0000_s1053" type="#_x0000_t202" style="position:absolute;left:2050;top:7109;width:5824;height:402" stroked="f">
              <v:textbox style="mso-next-textbox:#_x0000_s1053">
                <w:txbxContent>
                  <w:p w:rsidR="00D86088" w:rsidRPr="00BF118E" w:rsidRDefault="00D86088" w:rsidP="005B5884">
                    <w:pPr>
                      <w:rPr>
                        <w:sz w:val="20"/>
                      </w:rPr>
                    </w:pPr>
                    <w:r w:rsidRPr="00BF118E">
                      <w:rPr>
                        <w:sz w:val="20"/>
                      </w:rPr>
                      <w:t xml:space="preserve">Павильон по продаже </w:t>
                    </w:r>
                    <w:r>
                      <w:rPr>
                        <w:sz w:val="20"/>
                      </w:rPr>
                      <w:t>смешанной группы товаров  № 2</w:t>
                    </w:r>
                  </w:p>
                </w:txbxContent>
              </v:textbox>
            </v:shape>
          </v:group>
        </w:pict>
      </w:r>
    </w:p>
    <w:p w:rsidR="00D86088" w:rsidRDefault="00D86088" w:rsidP="006D74E7"/>
    <w:p w:rsidR="00D86088" w:rsidRDefault="00D86088" w:rsidP="006D74E7">
      <w:pPr>
        <w:tabs>
          <w:tab w:val="left" w:pos="10320"/>
        </w:tabs>
      </w:pPr>
      <w:r>
        <w:rPr>
          <w:noProof/>
          <w:lang w:eastAsia="ru-RU"/>
        </w:rPr>
        <w:pict>
          <v:group id="_x0000_s1054" style="position:absolute;margin-left:-7.95pt;margin-top:.25pt;width:331.2pt;height:20.1pt;z-index:251651584" coordorigin="1648,7109" coordsize="6226,402">
            <v:oval id="_x0000_s1055" style="position:absolute;left:1648;top:7109;width:283;height:286" fillcolor="red"/>
            <v:shape id="_x0000_s1056" type="#_x0000_t202" style="position:absolute;left:2050;top:7109;width:5824;height:402" stroked="f">
              <v:textbox style="mso-next-textbox:#_x0000_s1056">
                <w:txbxContent>
                  <w:p w:rsidR="00D86088" w:rsidRPr="00BF118E" w:rsidRDefault="00D86088" w:rsidP="005B5884">
                    <w:pPr>
                      <w:rPr>
                        <w:sz w:val="20"/>
                      </w:rPr>
                    </w:pPr>
                    <w:r w:rsidRPr="00BF118E">
                      <w:rPr>
                        <w:sz w:val="20"/>
                      </w:rPr>
                      <w:t xml:space="preserve">Павильон по продаже </w:t>
                    </w:r>
                    <w:r>
                      <w:rPr>
                        <w:sz w:val="20"/>
                      </w:rPr>
                      <w:t xml:space="preserve">не </w:t>
                    </w:r>
                    <w:r w:rsidRPr="00BF118E">
                      <w:rPr>
                        <w:sz w:val="20"/>
                      </w:rPr>
                      <w:t>прод</w:t>
                    </w:r>
                    <w:r>
                      <w:rPr>
                        <w:sz w:val="20"/>
                      </w:rPr>
                      <w:t>овольственных товаров № 3</w:t>
                    </w:r>
                  </w:p>
                </w:txbxContent>
              </v:textbox>
            </v:shape>
          </v:group>
        </w:pict>
      </w:r>
      <w:r>
        <w:tab/>
      </w:r>
    </w:p>
    <w:p w:rsidR="00D86088" w:rsidRDefault="00D86088">
      <w:r>
        <w:rPr>
          <w:noProof/>
          <w:lang w:eastAsia="ru-RU"/>
        </w:rPr>
        <w:pict>
          <v:group id="_x0000_s1057" style="position:absolute;margin-left:-7.95pt;margin-top:48.15pt;width:331.2pt;height:20.1pt;z-index:251654656" coordorigin="1648,7109" coordsize="6226,402">
            <v:oval id="_x0000_s1058" style="position:absolute;left:1648;top:7109;width:283;height:286" fillcolor="#ffc000"/>
            <v:shape id="_x0000_s1059" type="#_x0000_t202" style="position:absolute;left:2050;top:7109;width:5824;height:402" stroked="f">
              <v:textbox style="mso-next-textbox:#_x0000_s1059">
                <w:txbxContent>
                  <w:p w:rsidR="00D86088" w:rsidRPr="00BF118E" w:rsidRDefault="00D86088" w:rsidP="005B5884">
                    <w:pPr>
                      <w:rPr>
                        <w:sz w:val="20"/>
                      </w:rPr>
                    </w:pPr>
                    <w:r w:rsidRPr="00BF118E">
                      <w:rPr>
                        <w:sz w:val="20"/>
                      </w:rPr>
                      <w:t>Павильон по продаже прод</w:t>
                    </w:r>
                    <w:r>
                      <w:rPr>
                        <w:sz w:val="20"/>
                      </w:rPr>
                      <w:t>овольственных товаров № 6</w:t>
                    </w:r>
                  </w:p>
                </w:txbxContent>
              </v:textbox>
            </v:shape>
          </v:group>
        </w:pict>
      </w:r>
      <w:r>
        <w:rPr>
          <w:noProof/>
          <w:lang w:eastAsia="ru-RU"/>
        </w:rPr>
        <w:pict>
          <v:group id="_x0000_s1060" style="position:absolute;margin-left:-7.95pt;margin-top:21.85pt;width:331.2pt;height:20.1pt;z-index:251653632" coordorigin="1648,7109" coordsize="6226,402">
            <v:oval id="_x0000_s1061" style="position:absolute;left:1648;top:7109;width:283;height:286" fillcolor="#0070c0"/>
            <v:shape id="_x0000_s1062" type="#_x0000_t202" style="position:absolute;left:2050;top:7109;width:5824;height:402" stroked="f">
              <v:textbox style="mso-next-textbox:#_x0000_s1062">
                <w:txbxContent>
                  <w:p w:rsidR="00D86088" w:rsidRPr="00BF118E" w:rsidRDefault="00D86088" w:rsidP="005B5884">
                    <w:pPr>
                      <w:rPr>
                        <w:sz w:val="20"/>
                      </w:rPr>
                    </w:pPr>
                    <w:r w:rsidRPr="00BF118E">
                      <w:rPr>
                        <w:sz w:val="20"/>
                      </w:rPr>
                      <w:t xml:space="preserve">Павильон по продаже </w:t>
                    </w:r>
                    <w:r>
                      <w:rPr>
                        <w:sz w:val="20"/>
                      </w:rPr>
                      <w:t>смешанной группы товаров  № 5</w:t>
                    </w:r>
                  </w:p>
                </w:txbxContent>
              </v:textbox>
            </v:shape>
          </v:group>
        </w:pict>
      </w:r>
      <w:r>
        <w:rPr>
          <w:noProof/>
          <w:lang w:eastAsia="ru-RU"/>
        </w:rPr>
        <w:pict>
          <v:group id="_x0000_s1063" style="position:absolute;margin-left:-7.95pt;margin-top:1.75pt;width:331.2pt;height:20.1pt;z-index:251652608" coordorigin="1648,7109" coordsize="6226,402">
            <v:oval id="_x0000_s1064" style="position:absolute;left:1648;top:7109;width:283;height:286" fillcolor="#0070c0"/>
            <v:shape id="_x0000_s1065" type="#_x0000_t202" style="position:absolute;left:2050;top:7109;width:5824;height:402" stroked="f">
              <v:textbox style="mso-next-textbox:#_x0000_s1065">
                <w:txbxContent>
                  <w:p w:rsidR="00D86088" w:rsidRPr="00BF118E" w:rsidRDefault="00D86088" w:rsidP="005B5884">
                    <w:pPr>
                      <w:rPr>
                        <w:sz w:val="20"/>
                      </w:rPr>
                    </w:pPr>
                    <w:r w:rsidRPr="00BF118E">
                      <w:rPr>
                        <w:sz w:val="20"/>
                      </w:rPr>
                      <w:t xml:space="preserve">Павильон по продаже </w:t>
                    </w:r>
                    <w:r>
                      <w:rPr>
                        <w:sz w:val="20"/>
                      </w:rPr>
                      <w:t>смешанной группы товаров  № 4</w:t>
                    </w:r>
                  </w:p>
                </w:txbxContent>
              </v:textbox>
            </v:shape>
          </v:group>
        </w:pict>
      </w:r>
      <w:bookmarkStart w:id="0" w:name="_GoBack"/>
      <w:bookmarkEnd w:id="0"/>
    </w:p>
    <w:sectPr w:rsidR="00D86088" w:rsidSect="006D74E7">
      <w:pgSz w:w="23814" w:h="16839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60"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F118E"/>
    <w:rsid w:val="0001256A"/>
    <w:rsid w:val="001338E3"/>
    <w:rsid w:val="00211DE3"/>
    <w:rsid w:val="00286BFA"/>
    <w:rsid w:val="002F20F3"/>
    <w:rsid w:val="003203C9"/>
    <w:rsid w:val="0032059F"/>
    <w:rsid w:val="003547C2"/>
    <w:rsid w:val="00365744"/>
    <w:rsid w:val="003F2772"/>
    <w:rsid w:val="0040647E"/>
    <w:rsid w:val="00487508"/>
    <w:rsid w:val="004B0080"/>
    <w:rsid w:val="004E38EA"/>
    <w:rsid w:val="00500B27"/>
    <w:rsid w:val="005A16E3"/>
    <w:rsid w:val="005B5884"/>
    <w:rsid w:val="006016F1"/>
    <w:rsid w:val="00632C73"/>
    <w:rsid w:val="00695403"/>
    <w:rsid w:val="006D74E7"/>
    <w:rsid w:val="006E51A0"/>
    <w:rsid w:val="006F1A40"/>
    <w:rsid w:val="0070634C"/>
    <w:rsid w:val="00722CD1"/>
    <w:rsid w:val="00723542"/>
    <w:rsid w:val="00771124"/>
    <w:rsid w:val="007D11A0"/>
    <w:rsid w:val="007E5920"/>
    <w:rsid w:val="00817D7B"/>
    <w:rsid w:val="00852F72"/>
    <w:rsid w:val="00880CD0"/>
    <w:rsid w:val="0089458B"/>
    <w:rsid w:val="00906B48"/>
    <w:rsid w:val="009B65F4"/>
    <w:rsid w:val="00A46B03"/>
    <w:rsid w:val="00A73327"/>
    <w:rsid w:val="00AB0C8D"/>
    <w:rsid w:val="00B6055F"/>
    <w:rsid w:val="00B81DA8"/>
    <w:rsid w:val="00BF118E"/>
    <w:rsid w:val="00C54BD2"/>
    <w:rsid w:val="00C6752B"/>
    <w:rsid w:val="00C81464"/>
    <w:rsid w:val="00CA7F37"/>
    <w:rsid w:val="00CC1339"/>
    <w:rsid w:val="00CC2485"/>
    <w:rsid w:val="00D27E2C"/>
    <w:rsid w:val="00D86088"/>
    <w:rsid w:val="00DF63B6"/>
    <w:rsid w:val="00E70231"/>
    <w:rsid w:val="00ED0558"/>
    <w:rsid w:val="00ED0811"/>
    <w:rsid w:val="00F01B08"/>
    <w:rsid w:val="00F01F11"/>
    <w:rsid w:val="00F06E39"/>
    <w:rsid w:val="00F20A31"/>
    <w:rsid w:val="00F448AA"/>
    <w:rsid w:val="00F56D2D"/>
    <w:rsid w:val="00FE2E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7508"/>
    <w:pPr>
      <w:spacing w:after="160" w:line="259" w:lineRule="auto"/>
    </w:pPr>
    <w:rPr>
      <w:lang w:eastAsia="ja-JP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BF11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F118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72</TotalTime>
  <Pages>1</Pages>
  <Words>4</Words>
  <Characters>25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Кравцов</dc:creator>
  <cp:keywords/>
  <dc:description/>
  <cp:lastModifiedBy>Morozova</cp:lastModifiedBy>
  <cp:revision>23</cp:revision>
  <cp:lastPrinted>2016-10-07T06:00:00Z</cp:lastPrinted>
  <dcterms:created xsi:type="dcterms:W3CDTF">2015-02-03T10:46:00Z</dcterms:created>
  <dcterms:modified xsi:type="dcterms:W3CDTF">2016-10-07T06:00:00Z</dcterms:modified>
</cp:coreProperties>
</file>